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2A4D6" w14:textId="77777777" w:rsidR="004D777B" w:rsidRDefault="00ED371B" w:rsidP="004D77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STONE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D777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4D777B">
        <w:rPr>
          <w:rFonts w:ascii="Times New Roman" w:hAnsi="Times New Roman" w:cs="Times New Roman"/>
          <w:sz w:val="24"/>
          <w:szCs w:val="24"/>
        </w:rPr>
        <w:t>fl.1443)</w:t>
      </w:r>
    </w:p>
    <w:p w14:paraId="5ACAAA4A" w14:textId="77777777" w:rsidR="004D777B" w:rsidRDefault="004D777B" w:rsidP="004D77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F3BF29" w14:textId="77777777" w:rsidR="004D777B" w:rsidRDefault="004D777B" w:rsidP="004D77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F95F69" w14:textId="77777777" w:rsidR="004D777B" w:rsidRDefault="004D777B" w:rsidP="004D77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</w:t>
      </w:r>
      <w:r>
        <w:rPr>
          <w:rFonts w:ascii="Times New Roman" w:hAnsi="Times New Roman" w:cs="Times New Roman"/>
          <w:sz w:val="24"/>
          <w:szCs w:val="24"/>
        </w:rPr>
        <w:tab/>
        <w:t>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Aldington, Kent,</w:t>
      </w:r>
    </w:p>
    <w:p w14:paraId="39CE1EFB" w14:textId="77777777" w:rsidR="004D777B" w:rsidRDefault="004D777B" w:rsidP="004D77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38742E0" w14:textId="77777777" w:rsidR="004D777B" w:rsidRDefault="004D777B" w:rsidP="004D77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26-95)</w:t>
      </w:r>
    </w:p>
    <w:p w14:paraId="671D4DFC" w14:textId="77777777" w:rsidR="004D777B" w:rsidRDefault="004D777B" w:rsidP="004D77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45A8BE" w14:textId="77777777" w:rsidR="004D777B" w:rsidRDefault="004D777B" w:rsidP="004D77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6765F5" w14:textId="77777777" w:rsidR="004D777B" w:rsidRPr="00A13229" w:rsidRDefault="004D777B" w:rsidP="004D77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2021</w:t>
      </w:r>
    </w:p>
    <w:p w14:paraId="280BA5F3" w14:textId="52BF0ED1" w:rsidR="00BA00AB" w:rsidRPr="00ED371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D37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30885C" w14:textId="77777777" w:rsidR="00ED371B" w:rsidRDefault="00ED371B" w:rsidP="009139A6">
      <w:r>
        <w:separator/>
      </w:r>
    </w:p>
  </w:endnote>
  <w:endnote w:type="continuationSeparator" w:id="0">
    <w:p w14:paraId="779BB07A" w14:textId="77777777" w:rsidR="00ED371B" w:rsidRDefault="00ED37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D7D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EC5A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1B0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EA21DC" w14:textId="77777777" w:rsidR="00ED371B" w:rsidRDefault="00ED371B" w:rsidP="009139A6">
      <w:r>
        <w:separator/>
      </w:r>
    </w:p>
  </w:footnote>
  <w:footnote w:type="continuationSeparator" w:id="0">
    <w:p w14:paraId="22A11988" w14:textId="77777777" w:rsidR="00ED371B" w:rsidRDefault="00ED37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2CA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89D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0E8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71B"/>
    <w:rsid w:val="000666E0"/>
    <w:rsid w:val="002510B7"/>
    <w:rsid w:val="004D777B"/>
    <w:rsid w:val="005C130B"/>
    <w:rsid w:val="00826F5C"/>
    <w:rsid w:val="009139A6"/>
    <w:rsid w:val="009448BB"/>
    <w:rsid w:val="00A3176C"/>
    <w:rsid w:val="00BA00AB"/>
    <w:rsid w:val="00EB3209"/>
    <w:rsid w:val="00ED371B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D47E8"/>
  <w15:chartTrackingRefBased/>
  <w15:docId w15:val="{74187F79-B165-4E94-9B68-6C583A62C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48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2021-04-08T14:43:00Z</dcterms:created>
  <dcterms:modified xsi:type="dcterms:W3CDTF">2021-04-08T15:31:00Z</dcterms:modified>
</cp:coreProperties>
</file>